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073748CE"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A06771" w:rsidRPr="00A06771">
        <w:rPr>
          <w:b/>
          <w:i/>
          <w:noProof/>
          <w:sz w:val="28"/>
        </w:rPr>
        <w:t>R5-224523</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AA45446" w:rsidR="001E41F3" w:rsidRPr="00D01D4E" w:rsidRDefault="00A06771" w:rsidP="00C2344A">
            <w:pPr>
              <w:pStyle w:val="CRCoverPage"/>
              <w:spacing w:after="0"/>
              <w:jc w:val="center"/>
              <w:rPr>
                <w:noProof/>
                <w:lang w:eastAsia="zh-CN"/>
              </w:rPr>
            </w:pPr>
            <w:r w:rsidRPr="00A06771">
              <w:rPr>
                <w:b/>
                <w:noProof/>
                <w:sz w:val="28"/>
                <w:lang w:eastAsia="zh-CN"/>
              </w:rPr>
              <w:t>0343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0B428A4" w:rsidR="001E41F3" w:rsidRPr="00D01D4E" w:rsidRDefault="00A06771" w:rsidP="00035452">
            <w:pPr>
              <w:pStyle w:val="CRCoverPage"/>
              <w:spacing w:after="0"/>
              <w:ind w:left="100"/>
              <w:rPr>
                <w:noProof/>
                <w:lang w:eastAsia="zh-CN"/>
              </w:rPr>
            </w:pPr>
            <w:r w:rsidRPr="00A06771">
              <w:rPr>
                <w:noProof/>
                <w:lang w:eastAsia="zh-CN"/>
              </w:rPr>
              <w:t>TT analysis for NR SL RRM TC 9.1.1.3 - gNB</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B4DEB" w:rsidR="00B33E2F" w:rsidRPr="00D01D4E" w:rsidRDefault="00514DC3" w:rsidP="008544B3">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9.1.1.</w:t>
            </w:r>
            <w:r w:rsidR="008544B3">
              <w:rPr>
                <w:noProof/>
                <w:lang w:eastAsia="zh-CN"/>
              </w:rPr>
              <w:t>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C2EC43F" w:rsidR="00514DC3" w:rsidRPr="00D01D4E" w:rsidRDefault="00514DC3" w:rsidP="008544B3">
            <w:pPr>
              <w:pStyle w:val="CRCoverPage"/>
              <w:numPr>
                <w:ilvl w:val="0"/>
                <w:numId w:val="23"/>
              </w:numPr>
              <w:spacing w:after="0"/>
              <w:rPr>
                <w:noProof/>
              </w:rPr>
            </w:pPr>
            <w:r>
              <w:rPr>
                <w:noProof/>
                <w:lang w:eastAsia="zh-CN"/>
              </w:rPr>
              <w:t xml:space="preserve">TT analysis for </w:t>
            </w:r>
            <w:r w:rsidRPr="00514DC3">
              <w:rPr>
                <w:noProof/>
                <w:lang w:eastAsia="zh-CN"/>
              </w:rPr>
              <w:t>NR SL RRM TC 9.1.1.</w:t>
            </w:r>
            <w:r w:rsidR="008544B3">
              <w:rPr>
                <w:noProof/>
                <w:lang w:eastAsia="zh-CN"/>
              </w:rPr>
              <w:t>3</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CBECC47"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A06771" w:rsidRPr="00A06771">
              <w:rPr>
                <w:noProof/>
              </w:rPr>
              <w:t>1881</w:t>
            </w:r>
            <w:r w:rsidR="00A06771" w:rsidRPr="00A06771">
              <w:rPr>
                <w:rFonts w:hint="eastAsia"/>
                <w:noProof/>
                <w:lang w:eastAsia="zh-CN"/>
              </w:rPr>
              <w:t>,</w:t>
            </w:r>
            <w:r w:rsidR="00A06771" w:rsidRPr="00A06771">
              <w:rPr>
                <w:noProof/>
                <w:lang w:eastAsia="zh-CN"/>
              </w:rPr>
              <w:t xml:space="preserve">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91D16E" w:rsidR="007B263F" w:rsidRPr="00D54284" w:rsidRDefault="007B263F" w:rsidP="00D54284">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08CE2786" w:rsidR="00514DC3" w:rsidRDefault="00514DC3" w:rsidP="00514DC3">
      <w:pPr>
        <w:rPr>
          <w:lang w:eastAsia="zh-CN"/>
        </w:rPr>
      </w:pPr>
      <w:r w:rsidRPr="00415567">
        <w:t>"</w:t>
      </w:r>
      <w:r w:rsidR="00D54284" w:rsidRPr="00514DC3">
        <w:rPr>
          <w:lang w:eastAsia="zh-CN"/>
        </w:rPr>
        <w:t>38.533 9.1.1.</w:t>
      </w:r>
      <w:r w:rsidR="008544B3">
        <w:rPr>
          <w:lang w:eastAsia="zh-CN"/>
        </w:rPr>
        <w:t>3</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A8C3C" w14:textId="77777777" w:rsidR="00356728" w:rsidRDefault="00356728">
      <w:r>
        <w:separator/>
      </w:r>
    </w:p>
  </w:endnote>
  <w:endnote w:type="continuationSeparator" w:id="0">
    <w:p w14:paraId="60A91517" w14:textId="77777777" w:rsidR="00356728" w:rsidRDefault="0035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BD4CB" w14:textId="77777777" w:rsidR="00356728" w:rsidRDefault="00356728">
      <w:r>
        <w:separator/>
      </w:r>
    </w:p>
  </w:footnote>
  <w:footnote w:type="continuationSeparator" w:id="0">
    <w:p w14:paraId="6E92868F" w14:textId="77777777" w:rsidR="00356728" w:rsidRDefault="00356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40DD"/>
    <w:rsid w:val="00275D12"/>
    <w:rsid w:val="002844FC"/>
    <w:rsid w:val="00284841"/>
    <w:rsid w:val="00284FEB"/>
    <w:rsid w:val="002860C4"/>
    <w:rsid w:val="00292136"/>
    <w:rsid w:val="002A0D96"/>
    <w:rsid w:val="002B5741"/>
    <w:rsid w:val="002C7B24"/>
    <w:rsid w:val="002E3B95"/>
    <w:rsid w:val="002E472E"/>
    <w:rsid w:val="002E51C3"/>
    <w:rsid w:val="00305409"/>
    <w:rsid w:val="00335AC0"/>
    <w:rsid w:val="0034507C"/>
    <w:rsid w:val="00356728"/>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06771"/>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D10B-46E1-454A-B52B-8CE4C150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2</Pages>
  <Words>323</Words>
  <Characters>1845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2022-02-21T03:38:00Z</dcterms:created>
  <dcterms:modified xsi:type="dcterms:W3CDTF">2022-08-05T02:51:00Z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(3)VpgqtHqAxxm+auTXljSN+DzMgiAxrDeq58oqbmF713fVNGRESOstKk7Vm3OVtQQ8aMv3Aa64
UuE0uZdjRJcrGq6nMbwiiq15naZnxO8Cm++19H1FoaNS0gwKLQiDcMvp8wus8Xcmzp3JZkpF
5CJXsvlDq6ULwON25H8M3BLQVK/WsuoGtZ2phcU8XaoCz+G2LJ7XV/bNVrgkEODAUwfrZTwx
o4jQAYbIUYjs78V/Li</vt:lpwstr>
  </property>
  <property fmtid="{D5CDD505-2E9C-101B-9397-08002B2CF9AE}" pid="22" name="_2015_ms_pID_7253431">
    <vt:lpwstr>Gn3iW4kmxNcsfjx8rpXpxUfXqIUNFAfKNeGnWTfpq3k9iEP/PmlGOY
zSKo9mrCww/GoYawLm5VV4yaaI387Uh4KqVnaPrfB+7XwhNpOrurloyAwVcDVIPr9NxspaO/
/HvgsUv9rAeo4GGhcr4M9ykEAMx+iEAGoj7bnVScRMSn38+0qmxrhkVI+InamJLFz5TRuPBh
HhoPBer1dS3l3J+K/22aT/eTbkpsCqCF/xWX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Jw==</vt:lpwstr>
  </property>
</Properties>
</file>